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80F02" w14:textId="77777777" w:rsidR="00A727CA" w:rsidRPr="00A727CA" w:rsidRDefault="00A727CA" w:rsidP="00685A54">
      <w:pPr>
        <w:rPr>
          <w:sz w:val="12"/>
        </w:rPr>
      </w:pPr>
    </w:p>
    <w:p w14:paraId="25946DCF" w14:textId="1AB3E424" w:rsidR="00A727CA" w:rsidRPr="00E41A15" w:rsidRDefault="00FF4EEB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Practice</w:t>
      </w:r>
    </w:p>
    <w:p w14:paraId="4A456CE0" w14:textId="77777777" w:rsidR="006B79AD" w:rsidRPr="00A727CA" w:rsidRDefault="006B79AD" w:rsidP="00685A54">
      <w:pPr>
        <w:rPr>
          <w:sz w:val="4"/>
        </w:rPr>
      </w:pPr>
    </w:p>
    <w:p w14:paraId="7EE780A6" w14:textId="1B2C84FC" w:rsidR="009A1585" w:rsidRPr="009A1585" w:rsidRDefault="009E210D" w:rsidP="009A1585">
      <w:r w:rsidRPr="009A1585">
        <w:rPr>
          <w:lang w:val="en-IN"/>
        </w:rPr>
        <w:t>Expand</w:t>
      </w:r>
      <w:r>
        <w:rPr>
          <w:lang w:val="en-IN"/>
        </w:rPr>
        <w:t xml:space="preserve"> </w:t>
      </w:r>
      <m:oMath>
        <m:r>
          <w:rPr>
            <w:rFonts w:ascii="Cambria Math" w:hAnsi="Cambria Math"/>
            <w:lang w:val="en-IN"/>
          </w:rPr>
          <m:t>5(2m-3)</m:t>
        </m:r>
      </m:oMath>
    </w:p>
    <w:p w14:paraId="01E99C97" w14:textId="77777777" w:rsidR="009A1585" w:rsidRDefault="009A1585" w:rsidP="009A1585"/>
    <w:p w14:paraId="56467224" w14:textId="796483F3" w:rsidR="009A1585" w:rsidRDefault="009A1585" w:rsidP="009A1585">
      <w:pPr>
        <w:jc w:val="right"/>
      </w:pPr>
    </w:p>
    <w:p w14:paraId="55840AAD" w14:textId="459A6D68" w:rsidR="009A1585" w:rsidRDefault="009A1585" w:rsidP="009A1585">
      <w:pPr>
        <w:jc w:val="right"/>
      </w:pPr>
    </w:p>
    <w:p w14:paraId="50641176" w14:textId="29FEBE2D" w:rsidR="009A1585" w:rsidRDefault="009A1585" w:rsidP="009A1585">
      <w:pPr>
        <w:jc w:val="right"/>
      </w:pPr>
    </w:p>
    <w:p w14:paraId="2CD283D0" w14:textId="231796A2" w:rsidR="009A1585" w:rsidRDefault="009A1585" w:rsidP="009A1585">
      <w:pPr>
        <w:jc w:val="right"/>
      </w:pPr>
    </w:p>
    <w:p w14:paraId="5AFA970C" w14:textId="5A818B2A" w:rsidR="009A1585" w:rsidRDefault="009A1585" w:rsidP="009A1585">
      <w:pPr>
        <w:jc w:val="right"/>
      </w:pPr>
    </w:p>
    <w:p w14:paraId="36C4A200" w14:textId="3087A860" w:rsidR="009A1585" w:rsidRDefault="009A1585" w:rsidP="009A1585">
      <w:pPr>
        <w:jc w:val="right"/>
      </w:pPr>
    </w:p>
    <w:p w14:paraId="35E2A25A" w14:textId="29FD5677" w:rsidR="009A1585" w:rsidRDefault="009A1585" w:rsidP="004F7CBE"/>
    <w:p w14:paraId="76EAD47D" w14:textId="77777777" w:rsidR="009A1585" w:rsidRDefault="009A1585" w:rsidP="004F7CBE"/>
    <w:p w14:paraId="0EDE85FD" w14:textId="15F670B8" w:rsidR="009A1585" w:rsidRPr="009A1585" w:rsidRDefault="009E210D" w:rsidP="009A1585">
      <w:r w:rsidRPr="009A1585">
        <w:rPr>
          <w:lang w:val="en-IN"/>
        </w:rPr>
        <w:t>Factorise</w:t>
      </w:r>
      <w:r>
        <w:rPr>
          <w:lang w:val="en-IN"/>
        </w:rPr>
        <w:t xml:space="preserve"> </w:t>
      </w:r>
      <m:oMath>
        <m:r>
          <w:rPr>
            <w:rFonts w:ascii="Cambria Math" w:hAnsi="Cambria Math"/>
            <w:lang w:val="en-IN"/>
          </w:rPr>
          <m:t>3n+12</m:t>
        </m:r>
      </m:oMath>
    </w:p>
    <w:p w14:paraId="0C23B596" w14:textId="0CB49104" w:rsidR="004F7CBE" w:rsidRDefault="004F7CBE" w:rsidP="004F7CBE"/>
    <w:p w14:paraId="50F9FAE2" w14:textId="77777777" w:rsidR="004F7CBE" w:rsidRDefault="004F7CBE" w:rsidP="004F7CBE"/>
    <w:p w14:paraId="211A9433" w14:textId="77777777" w:rsidR="004F7CBE" w:rsidRDefault="004F7CBE" w:rsidP="004F7CBE"/>
    <w:p w14:paraId="1420B5FC" w14:textId="77777777" w:rsidR="009A1585" w:rsidRDefault="009A1585" w:rsidP="009A1585"/>
    <w:p w14:paraId="13B4267F" w14:textId="3A5031CD" w:rsidR="004F7CBE" w:rsidRDefault="004F7CBE" w:rsidP="004F7CBE"/>
    <w:p w14:paraId="31936156" w14:textId="7E09EE3D" w:rsidR="00FF4EEB" w:rsidRDefault="00FF4EEB" w:rsidP="004F7CBE"/>
    <w:p w14:paraId="5E059DBC" w14:textId="18810DA4" w:rsidR="00FF4EEB" w:rsidRDefault="00FF4EEB" w:rsidP="004F7CBE"/>
    <w:p w14:paraId="29F505FA" w14:textId="77777777" w:rsidR="00FF4EEB" w:rsidRDefault="00FF4EEB" w:rsidP="004F7CBE"/>
    <w:p w14:paraId="702E2C7C" w14:textId="37F3008B" w:rsidR="009A1585" w:rsidRDefault="009A1585" w:rsidP="003D4088"/>
    <w:p w14:paraId="00689B3C" w14:textId="77777777" w:rsidR="00FF4EEB" w:rsidRDefault="00FF4EEB" w:rsidP="003D4088"/>
    <w:p w14:paraId="5143F96F" w14:textId="044CB457" w:rsidR="003D4088" w:rsidRDefault="003D4088" w:rsidP="003D4088">
      <w:r>
        <w:t xml:space="preserve">Expand </w:t>
      </w:r>
      <w:proofErr w:type="gramStart"/>
      <w:r w:rsidRPr="00FF4EEB">
        <w:rPr>
          <w:rFonts w:ascii="Cambria Math" w:hAnsi="Cambria Math"/>
        </w:rPr>
        <w:t>x(</w:t>
      </w:r>
      <w:proofErr w:type="gramEnd"/>
      <w:r w:rsidRPr="00FF4EEB">
        <w:rPr>
          <w:rFonts w:ascii="Cambria Math" w:hAnsi="Cambria Math"/>
        </w:rPr>
        <w:t xml:space="preserve">x – 4) </w:t>
      </w:r>
    </w:p>
    <w:p w14:paraId="60D99282" w14:textId="77777777" w:rsidR="009A1585" w:rsidRDefault="009A1585" w:rsidP="003D4088"/>
    <w:p w14:paraId="5FB5D68E" w14:textId="77777777" w:rsidR="009A1585" w:rsidRDefault="009A1585" w:rsidP="003D4088"/>
    <w:p w14:paraId="1B1FD13D" w14:textId="77777777" w:rsidR="009A1585" w:rsidRDefault="009A1585" w:rsidP="003D4088"/>
    <w:p w14:paraId="1047AED1" w14:textId="77777777" w:rsidR="009A1585" w:rsidRDefault="009A1585" w:rsidP="009A1585"/>
    <w:p w14:paraId="6BCFEA26" w14:textId="77777777" w:rsidR="009A1585" w:rsidRDefault="009A1585" w:rsidP="003D4088"/>
    <w:p w14:paraId="197A0797" w14:textId="4C540214" w:rsidR="009A1585" w:rsidRDefault="00FF4EEB" w:rsidP="00FF4EEB">
      <w:pPr>
        <w:tabs>
          <w:tab w:val="left" w:pos="6210"/>
        </w:tabs>
      </w:pPr>
      <w:r>
        <w:tab/>
      </w:r>
    </w:p>
    <w:p w14:paraId="05F73657" w14:textId="77777777" w:rsidR="009A1585" w:rsidRDefault="009A1585" w:rsidP="003D4088"/>
    <w:p w14:paraId="413B48A1" w14:textId="77777777" w:rsidR="009A1585" w:rsidRDefault="009A1585" w:rsidP="003D4088"/>
    <w:p w14:paraId="37C4EDB8" w14:textId="2A4F0D06" w:rsidR="003D4088" w:rsidRDefault="009E210D" w:rsidP="003D4088">
      <w:r>
        <w:lastRenderedPageBreak/>
        <w:t xml:space="preserve">Factorise </w:t>
      </w:r>
      <w:r w:rsidR="003D4088" w:rsidRPr="00FF4EEB">
        <w:rPr>
          <w:rFonts w:ascii="Cambria Math" w:hAnsi="Cambria Math"/>
        </w:rPr>
        <w:t xml:space="preserve">15y – </w:t>
      </w:r>
      <w:proofErr w:type="gramStart"/>
      <w:r w:rsidR="003D4088" w:rsidRPr="00FF4EEB">
        <w:rPr>
          <w:rFonts w:ascii="Cambria Math" w:hAnsi="Cambria Math"/>
        </w:rPr>
        <w:t>10</w:t>
      </w:r>
      <w:proofErr w:type="gramEnd"/>
      <w:r w:rsidR="003D4088" w:rsidRPr="00FF4EEB">
        <w:rPr>
          <w:rFonts w:ascii="Cambria Math" w:hAnsi="Cambria Math"/>
        </w:rPr>
        <w:t xml:space="preserve">  </w:t>
      </w:r>
      <w:r w:rsidR="003D4088">
        <w:t xml:space="preserve"> </w:t>
      </w:r>
    </w:p>
    <w:p w14:paraId="24057C4B" w14:textId="77777777" w:rsidR="004F7CBE" w:rsidRDefault="004F7CBE" w:rsidP="004F7CBE"/>
    <w:p w14:paraId="08A40F72" w14:textId="77777777" w:rsidR="009A1585" w:rsidRDefault="009A1585" w:rsidP="009A1585"/>
    <w:p w14:paraId="58CD0AAF" w14:textId="137BAE31" w:rsidR="004F7CBE" w:rsidRDefault="004F7CBE" w:rsidP="004F7CBE"/>
    <w:p w14:paraId="0AD64B2C" w14:textId="5A0E8164" w:rsidR="00FF4EEB" w:rsidRDefault="00FF4EEB" w:rsidP="004F7CBE"/>
    <w:p w14:paraId="7986D22F" w14:textId="443A54C1" w:rsidR="00FF4EEB" w:rsidRDefault="00FF4EEB" w:rsidP="004F7CBE"/>
    <w:p w14:paraId="0CD23760" w14:textId="77A30762" w:rsidR="00FF4EEB" w:rsidRDefault="00FF4EEB" w:rsidP="004F7CBE"/>
    <w:p w14:paraId="445F2C91" w14:textId="123D9B28" w:rsidR="00FF4EEB" w:rsidRDefault="00FF4EEB" w:rsidP="004F7CBE"/>
    <w:p w14:paraId="5CECCBFF" w14:textId="035ADAF2" w:rsidR="00FF4EEB" w:rsidRDefault="00FF4EEB" w:rsidP="004F7CBE"/>
    <w:p w14:paraId="4F8E1934" w14:textId="1969CEF0" w:rsidR="00FF4EEB" w:rsidRDefault="00FF4EEB" w:rsidP="004F7CBE"/>
    <w:p w14:paraId="0B348802" w14:textId="77777777" w:rsidR="00FF4EEB" w:rsidRDefault="00FF4EEB" w:rsidP="004F7CBE"/>
    <w:p w14:paraId="4D1FB231" w14:textId="77777777" w:rsidR="004F7CBE" w:rsidRDefault="004F7CBE" w:rsidP="004F7CBE"/>
    <w:p w14:paraId="5403DABD" w14:textId="77777777" w:rsidR="004F7CBE" w:rsidRDefault="004F7CBE" w:rsidP="004F7CBE"/>
    <w:p w14:paraId="32EB75CE" w14:textId="77777777" w:rsidR="004F7CBE" w:rsidRDefault="004F7CBE" w:rsidP="004F7CBE"/>
    <w:p w14:paraId="26B65D21" w14:textId="35B37247" w:rsidR="009A1585" w:rsidRPr="009A1585" w:rsidRDefault="009E210D" w:rsidP="009A1585">
      <w:r w:rsidRPr="009A1585">
        <w:rPr>
          <w:lang w:val="en-IN"/>
        </w:rPr>
        <w:t>Expand</w:t>
      </w:r>
      <w:r>
        <w:rPr>
          <w:lang w:val="en-IN"/>
        </w:rPr>
        <w:t xml:space="preserve"> </w:t>
      </w:r>
      <m:oMath>
        <m:r>
          <w:rPr>
            <w:rFonts w:ascii="Cambria Math" w:hAnsi="Cambria Math"/>
            <w:lang w:val="en-IN"/>
          </w:rPr>
          <m:t>2(a+d)</m:t>
        </m:r>
      </m:oMath>
    </w:p>
    <w:p w14:paraId="0E131DF4" w14:textId="339E5606" w:rsidR="004F7CBE" w:rsidRDefault="004F7CBE" w:rsidP="004F7CBE"/>
    <w:p w14:paraId="5C56F301" w14:textId="0EB54A81" w:rsidR="00FF4EEB" w:rsidRDefault="00FF4EEB" w:rsidP="004F7CBE"/>
    <w:p w14:paraId="5BF7E1DF" w14:textId="4817EBE4" w:rsidR="00FF4EEB" w:rsidRDefault="00FF4EEB" w:rsidP="004F7CBE"/>
    <w:p w14:paraId="58C17247" w14:textId="1049FDF7" w:rsidR="00FF4EEB" w:rsidRDefault="00FF4EEB" w:rsidP="004F7CBE"/>
    <w:p w14:paraId="01A09CFD" w14:textId="09B3487E" w:rsidR="00FF4EEB" w:rsidRDefault="00FF4EEB" w:rsidP="004F7CBE"/>
    <w:p w14:paraId="3DF0AE31" w14:textId="5557576B" w:rsidR="00FF4EEB" w:rsidRDefault="00FF4EEB" w:rsidP="004F7CBE"/>
    <w:p w14:paraId="12C17C4A" w14:textId="23C9E340" w:rsidR="00FF4EEB" w:rsidRDefault="00FF4EEB" w:rsidP="004F7CBE"/>
    <w:p w14:paraId="6BDFEC28" w14:textId="77777777" w:rsidR="00FF4EEB" w:rsidRDefault="00FF4EEB" w:rsidP="004F7CBE"/>
    <w:p w14:paraId="6CD59DA2" w14:textId="5A0D42DD" w:rsidR="00FF4EEB" w:rsidRDefault="00FF4EEB" w:rsidP="004F7CBE"/>
    <w:p w14:paraId="49CB1198" w14:textId="77777777" w:rsidR="00FF4EEB" w:rsidRDefault="00FF4EEB" w:rsidP="004F7CBE"/>
    <w:p w14:paraId="2CB4D6C5" w14:textId="4033D221" w:rsidR="009A1585" w:rsidRPr="009A1585" w:rsidRDefault="009A1585" w:rsidP="009A1585">
      <w:r w:rsidRPr="009A1585">
        <w:rPr>
          <w:lang w:val="en-IN"/>
        </w:rPr>
        <w:t xml:space="preserve">Factorise </w:t>
      </w:r>
      <m:oMath>
        <m:r>
          <w:rPr>
            <w:rFonts w:ascii="Cambria Math" w:hAnsi="Cambria Math"/>
            <w:lang w:val="en-IN"/>
          </w:rPr>
          <m:t>6</m:t>
        </m:r>
        <m:sSup>
          <m:sSupPr>
            <m:ctrlPr>
              <w:rPr>
                <w:rFonts w:ascii="Cambria Math" w:hAnsi="Cambria Math"/>
                <w:i/>
                <w:iCs/>
                <w:lang w:val="en-IN"/>
              </w:rPr>
            </m:ctrlPr>
          </m:sSupPr>
          <m:e>
            <m:r>
              <w:rPr>
                <w:rFonts w:ascii="Cambria Math" w:hAnsi="Cambria Math"/>
                <w:lang w:val="en-IN"/>
              </w:rPr>
              <m:t>y</m:t>
            </m:r>
          </m:e>
          <m:sup>
            <m:r>
              <w:rPr>
                <w:rFonts w:ascii="Cambria Math" w:hAnsi="Cambria Math"/>
                <w:lang w:val="en-IN"/>
              </w:rPr>
              <m:t>2</m:t>
            </m:r>
          </m:sup>
        </m:sSup>
        <m:r>
          <w:rPr>
            <w:rFonts w:ascii="Cambria Math" w:hAnsi="Cambria Math"/>
            <w:lang w:val="en-IN"/>
          </w:rPr>
          <m:t>-5y</m:t>
        </m:r>
      </m:oMath>
    </w:p>
    <w:p w14:paraId="4BDA6507" w14:textId="77777777" w:rsidR="009A1585" w:rsidRDefault="009A1585" w:rsidP="004F7CBE"/>
    <w:p w14:paraId="0E70E360" w14:textId="77777777" w:rsidR="004F7CBE" w:rsidRDefault="004F7CBE" w:rsidP="004F7CBE"/>
    <w:p w14:paraId="09EA3679" w14:textId="77777777" w:rsidR="009A1585" w:rsidRDefault="009A1585" w:rsidP="009A1585"/>
    <w:p w14:paraId="1BCF832A" w14:textId="77777777" w:rsidR="004F7CBE" w:rsidRDefault="004F7CBE" w:rsidP="004F7CBE"/>
    <w:p w14:paraId="67DB49EB" w14:textId="77777777" w:rsidR="004F7CBE" w:rsidRDefault="004F7CBE" w:rsidP="004F7CBE"/>
    <w:p w14:paraId="62AFAE09" w14:textId="3C9005D7" w:rsidR="004F7CBE" w:rsidRDefault="004F7CBE" w:rsidP="004F7CBE"/>
    <w:p w14:paraId="08B47E2B" w14:textId="77777777" w:rsidR="004F7CBE" w:rsidRDefault="004F7CBE" w:rsidP="004F7CBE"/>
    <w:p w14:paraId="74513FEF" w14:textId="2CBF7877" w:rsidR="003D4088" w:rsidRDefault="003D4088" w:rsidP="003D4088">
      <w:r>
        <w:lastRenderedPageBreak/>
        <w:t xml:space="preserve">Expand and simplify </w:t>
      </w:r>
      <w:r w:rsidRPr="00FF4EEB">
        <w:rPr>
          <w:rFonts w:ascii="Cambria Math" w:hAnsi="Cambria Math"/>
        </w:rPr>
        <w:t>(2</w:t>
      </w:r>
      <w:r w:rsidRPr="00FF4EEB">
        <w:rPr>
          <w:rFonts w:ascii="Cambria Math" w:hAnsi="Cambria Math"/>
          <w:i/>
          <w:iCs/>
        </w:rPr>
        <w:t>x</w:t>
      </w:r>
      <w:r w:rsidRPr="00FF4EEB">
        <w:rPr>
          <w:rFonts w:ascii="Cambria Math" w:hAnsi="Cambria Math"/>
        </w:rPr>
        <w:t xml:space="preserve"> + </w:t>
      </w:r>
      <w:proofErr w:type="gramStart"/>
      <w:r w:rsidRPr="00FF4EEB">
        <w:rPr>
          <w:rFonts w:ascii="Cambria Math" w:hAnsi="Cambria Math"/>
        </w:rPr>
        <w:t>1)(</w:t>
      </w:r>
      <w:proofErr w:type="gramEnd"/>
      <w:r w:rsidRPr="00FF4EEB">
        <w:rPr>
          <w:rFonts w:ascii="Cambria Math" w:hAnsi="Cambria Math"/>
        </w:rPr>
        <w:t>3</w:t>
      </w:r>
      <w:r w:rsidRPr="00FF4EEB">
        <w:rPr>
          <w:rFonts w:ascii="Cambria Math" w:hAnsi="Cambria Math"/>
          <w:i/>
          <w:iCs/>
        </w:rPr>
        <w:t>x</w:t>
      </w:r>
      <w:r w:rsidRPr="00FF4EEB">
        <w:rPr>
          <w:rFonts w:ascii="Cambria Math" w:hAnsi="Cambria Math"/>
        </w:rPr>
        <w:t xml:space="preserve"> – 2)</w:t>
      </w:r>
      <w:r>
        <w:t xml:space="preserve"> </w:t>
      </w:r>
    </w:p>
    <w:p w14:paraId="1CA48E81" w14:textId="77777777" w:rsidR="009A1585" w:rsidRDefault="009A1585" w:rsidP="003D4088"/>
    <w:p w14:paraId="23609C7F" w14:textId="77777777" w:rsidR="009A1585" w:rsidRDefault="009A1585" w:rsidP="003D4088"/>
    <w:p w14:paraId="298AC2AD" w14:textId="77777777" w:rsidR="009A1585" w:rsidRDefault="009A1585" w:rsidP="003D4088"/>
    <w:p w14:paraId="6B9B449B" w14:textId="77777777" w:rsidR="009A1585" w:rsidRDefault="009A1585" w:rsidP="003D4088"/>
    <w:p w14:paraId="2D44DFEA" w14:textId="77777777" w:rsidR="009A1585" w:rsidRDefault="009A1585" w:rsidP="003D4088"/>
    <w:p w14:paraId="5A2A707B" w14:textId="77777777" w:rsidR="009A1585" w:rsidRDefault="009A1585" w:rsidP="003D4088"/>
    <w:p w14:paraId="4C608522" w14:textId="77777777" w:rsidR="009A1585" w:rsidRDefault="009A1585" w:rsidP="003D4088"/>
    <w:p w14:paraId="0FBADDC3" w14:textId="77777777" w:rsidR="009A1585" w:rsidRDefault="009A1585" w:rsidP="003D4088"/>
    <w:p w14:paraId="62B267D0" w14:textId="77777777" w:rsidR="009A1585" w:rsidRDefault="009A1585" w:rsidP="003D4088"/>
    <w:p w14:paraId="1403A268" w14:textId="77777777" w:rsidR="009A1585" w:rsidRDefault="009A1585" w:rsidP="003D4088"/>
    <w:p w14:paraId="6BDDDEAE" w14:textId="77777777" w:rsidR="009A1585" w:rsidRDefault="009A1585" w:rsidP="003D4088"/>
    <w:p w14:paraId="6C0EB4EC" w14:textId="6A7A2B59" w:rsidR="003D4088" w:rsidRDefault="003D4088" w:rsidP="003D4088">
      <w:r>
        <w:t xml:space="preserve">Factorise </w:t>
      </w:r>
      <w:r w:rsidRPr="00FF4EEB">
        <w:rPr>
          <w:rFonts w:ascii="Cambria Math" w:hAnsi="Cambria Math"/>
          <w:i/>
          <w:iCs/>
        </w:rPr>
        <w:t>x</w:t>
      </w:r>
      <w:r w:rsidRPr="00D77790">
        <w:rPr>
          <w:rFonts w:ascii="Cambria Math" w:hAnsi="Cambria Math"/>
          <w:vertAlign w:val="superscript"/>
        </w:rPr>
        <w:t>2</w:t>
      </w:r>
      <w:r w:rsidRPr="00FF4EEB">
        <w:rPr>
          <w:rFonts w:ascii="Cambria Math" w:hAnsi="Cambria Math"/>
        </w:rPr>
        <w:t xml:space="preserve"> + 6</w:t>
      </w:r>
      <w:r w:rsidRPr="00FF4EEB">
        <w:rPr>
          <w:rFonts w:ascii="Cambria Math" w:hAnsi="Cambria Math"/>
          <w:i/>
          <w:iCs/>
        </w:rPr>
        <w:t>x</w:t>
      </w:r>
      <w:r w:rsidRPr="00FF4EEB">
        <w:rPr>
          <w:rFonts w:ascii="Cambria Math" w:hAnsi="Cambria Math"/>
        </w:rPr>
        <w:t xml:space="preserve"> + </w:t>
      </w:r>
      <w:proofErr w:type="gramStart"/>
      <w:r w:rsidRPr="00FF4EEB">
        <w:rPr>
          <w:rFonts w:ascii="Cambria Math" w:hAnsi="Cambria Math"/>
        </w:rPr>
        <w:t>9</w:t>
      </w:r>
      <w:proofErr w:type="gramEnd"/>
      <w:r>
        <w:t xml:space="preserve"> </w:t>
      </w:r>
    </w:p>
    <w:p w14:paraId="73666995" w14:textId="77777777" w:rsidR="003D4088" w:rsidRDefault="003D4088" w:rsidP="003D4088"/>
    <w:p w14:paraId="202AF762" w14:textId="77777777" w:rsidR="004F7CBE" w:rsidRDefault="004F7CBE" w:rsidP="004F7CBE"/>
    <w:sectPr w:rsidR="004F7CB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931C3" w14:textId="77777777" w:rsidR="009402B5" w:rsidRDefault="009402B5" w:rsidP="00F96C86">
      <w:r>
        <w:separator/>
      </w:r>
    </w:p>
  </w:endnote>
  <w:endnote w:type="continuationSeparator" w:id="0">
    <w:p w14:paraId="4204D620" w14:textId="77777777" w:rsidR="009402B5" w:rsidRDefault="009402B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168E0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C363B" w14:textId="77777777" w:rsidR="009402B5" w:rsidRDefault="009402B5" w:rsidP="00F96C86">
      <w:r>
        <w:separator/>
      </w:r>
    </w:p>
  </w:footnote>
  <w:footnote w:type="continuationSeparator" w:id="0">
    <w:p w14:paraId="6D189885" w14:textId="77777777" w:rsidR="009402B5" w:rsidRDefault="009402B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EBCB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A386654" wp14:editId="40BA7A62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4CF5E196" wp14:editId="0FDC051F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6BD30A2" wp14:editId="22FF7D70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E975D4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0E"/>
    <w:rsid w:val="0000089E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27AD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0FEE"/>
    <w:rsid w:val="00221996"/>
    <w:rsid w:val="002225A0"/>
    <w:rsid w:val="0022376B"/>
    <w:rsid w:val="002335F6"/>
    <w:rsid w:val="002410F0"/>
    <w:rsid w:val="00245DAB"/>
    <w:rsid w:val="00254534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4088"/>
    <w:rsid w:val="003D68BC"/>
    <w:rsid w:val="003E5C3A"/>
    <w:rsid w:val="003E71F1"/>
    <w:rsid w:val="003F6E38"/>
    <w:rsid w:val="0040474F"/>
    <w:rsid w:val="00414E4C"/>
    <w:rsid w:val="00416646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4F7CBE"/>
    <w:rsid w:val="005032B7"/>
    <w:rsid w:val="00515261"/>
    <w:rsid w:val="00520BD4"/>
    <w:rsid w:val="00531007"/>
    <w:rsid w:val="005445CC"/>
    <w:rsid w:val="00555A91"/>
    <w:rsid w:val="00555F62"/>
    <w:rsid w:val="0057120E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02B5"/>
    <w:rsid w:val="009429D8"/>
    <w:rsid w:val="00960685"/>
    <w:rsid w:val="00970CA2"/>
    <w:rsid w:val="00976EF7"/>
    <w:rsid w:val="00977797"/>
    <w:rsid w:val="00991B5F"/>
    <w:rsid w:val="009A1585"/>
    <w:rsid w:val="009A2CFF"/>
    <w:rsid w:val="009C5D3E"/>
    <w:rsid w:val="009D4119"/>
    <w:rsid w:val="009E210D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1F93"/>
    <w:rsid w:val="00AD20F9"/>
    <w:rsid w:val="00AD2C72"/>
    <w:rsid w:val="00AE0BFE"/>
    <w:rsid w:val="00AE4959"/>
    <w:rsid w:val="00B040C6"/>
    <w:rsid w:val="00B24982"/>
    <w:rsid w:val="00B34CDF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5EB8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77790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AE86F2"/>
  <w15:docId w15:val="{F32B01A7-E93F-4B7E-9C2F-0AAA6815E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3</TotalTime>
  <Pages>3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3</cp:revision>
  <cp:lastPrinted>2021-03-09T11:45:00Z</cp:lastPrinted>
  <dcterms:created xsi:type="dcterms:W3CDTF">2023-03-20T11:12:00Z</dcterms:created>
  <dcterms:modified xsi:type="dcterms:W3CDTF">2023-03-20T11:15:00Z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